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568FD7B9" w:rsidR="006E5D65" w:rsidRPr="00E960BB" w:rsidRDefault="00997F14" w:rsidP="5C3B8701">
      <w:pPr>
        <w:spacing w:line="240" w:lineRule="auto"/>
        <w:jc w:val="right"/>
        <w:rPr>
          <w:rFonts w:ascii="Corbel" w:hAnsi="Corbel"/>
          <w:i/>
          <w:iCs/>
        </w:rPr>
      </w:pPr>
      <w:r w:rsidRPr="5C3B870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C3B8701">
        <w:rPr>
          <w:rFonts w:ascii="Corbel" w:hAnsi="Corbel"/>
          <w:i/>
          <w:iCs/>
        </w:rPr>
        <w:t xml:space="preserve">Załącznik nr </w:t>
      </w:r>
      <w:r w:rsidR="006F31E2" w:rsidRPr="5C3B8701">
        <w:rPr>
          <w:rFonts w:ascii="Corbel" w:hAnsi="Corbel"/>
          <w:i/>
          <w:iCs/>
        </w:rPr>
        <w:t>1.5</w:t>
      </w:r>
      <w:r w:rsidR="00D8678B" w:rsidRPr="5C3B8701">
        <w:rPr>
          <w:rFonts w:ascii="Corbel" w:hAnsi="Corbel"/>
          <w:i/>
          <w:iCs/>
        </w:rPr>
        <w:t xml:space="preserve"> do Zarządzenia</w:t>
      </w:r>
      <w:r w:rsidR="002A22BF" w:rsidRPr="5C3B8701">
        <w:rPr>
          <w:rFonts w:ascii="Corbel" w:hAnsi="Corbel"/>
          <w:i/>
          <w:iCs/>
        </w:rPr>
        <w:t xml:space="preserve"> Rektora UR </w:t>
      </w:r>
      <w:r w:rsidR="00CD6897" w:rsidRPr="5C3B8701">
        <w:rPr>
          <w:rFonts w:ascii="Corbel" w:hAnsi="Corbel"/>
          <w:i/>
          <w:iCs/>
        </w:rPr>
        <w:t xml:space="preserve">nr </w:t>
      </w:r>
      <w:r w:rsidR="7364C496" w:rsidRPr="5C3B8701">
        <w:rPr>
          <w:rFonts w:ascii="Corbel" w:hAnsi="Corbel"/>
          <w:i/>
          <w:iCs/>
        </w:rPr>
        <w:t>61</w:t>
      </w:r>
      <w:r w:rsidR="00F17567" w:rsidRPr="5C3B8701">
        <w:rPr>
          <w:rFonts w:ascii="Corbel" w:hAnsi="Corbel"/>
          <w:i/>
          <w:iCs/>
        </w:rPr>
        <w:t>/20</w:t>
      </w:r>
      <w:r w:rsidR="008C770E" w:rsidRPr="5C3B8701">
        <w:rPr>
          <w:rFonts w:ascii="Corbel" w:hAnsi="Corbel"/>
          <w:i/>
          <w:iCs/>
        </w:rPr>
        <w:t>2</w:t>
      </w:r>
      <w:r w:rsidR="13186D4C" w:rsidRPr="5C3B8701">
        <w:rPr>
          <w:rFonts w:ascii="Corbel" w:hAnsi="Corbel"/>
          <w:i/>
          <w:iCs/>
        </w:rPr>
        <w:t>5</w:t>
      </w:r>
    </w:p>
    <w:p w14:paraId="598A8AA9" w14:textId="77777777" w:rsidR="00DC280E" w:rsidRPr="009C54AE" w:rsidRDefault="0085747A" w:rsidP="00DC280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3C784CED" w:rsidR="0085747A" w:rsidRPr="009C54AE" w:rsidRDefault="0071620A" w:rsidP="5C3B8701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C3B870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FB5C1C" w:rsidRPr="5C3B870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227BD" w:rsidRPr="5C3B8701">
        <w:rPr>
          <w:rFonts w:ascii="Corbel" w:hAnsi="Corbel"/>
          <w:i/>
          <w:iCs/>
          <w:smallCaps/>
          <w:sz w:val="24"/>
          <w:szCs w:val="24"/>
        </w:rPr>
        <w:t>202</w:t>
      </w:r>
      <w:r w:rsidR="6F621C8F" w:rsidRPr="5C3B8701">
        <w:rPr>
          <w:rFonts w:ascii="Corbel" w:hAnsi="Corbel"/>
          <w:i/>
          <w:iCs/>
          <w:smallCaps/>
          <w:sz w:val="24"/>
          <w:szCs w:val="24"/>
        </w:rPr>
        <w:t>5</w:t>
      </w:r>
      <w:r w:rsidR="002227BD" w:rsidRPr="5C3B8701">
        <w:rPr>
          <w:rFonts w:ascii="Corbel" w:hAnsi="Corbel"/>
          <w:i/>
          <w:iCs/>
          <w:smallCaps/>
          <w:sz w:val="24"/>
          <w:szCs w:val="24"/>
        </w:rPr>
        <w:t>-20</w:t>
      </w:r>
      <w:r w:rsidR="3B8CE346" w:rsidRPr="5C3B8701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96675E7" w14:textId="348223F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BC12B8">
        <w:rPr>
          <w:rFonts w:ascii="Corbel" w:hAnsi="Corbel"/>
          <w:sz w:val="20"/>
          <w:szCs w:val="20"/>
        </w:rPr>
        <w:t xml:space="preserve">akademicki   </w:t>
      </w:r>
      <w:r w:rsidR="00FB5C1C">
        <w:rPr>
          <w:rFonts w:ascii="Corbel" w:hAnsi="Corbel"/>
          <w:sz w:val="20"/>
          <w:szCs w:val="20"/>
        </w:rPr>
        <w:t>202</w:t>
      </w:r>
      <w:r w:rsidR="2FD04B99">
        <w:rPr>
          <w:rFonts w:ascii="Corbel" w:hAnsi="Corbel"/>
          <w:sz w:val="20"/>
          <w:szCs w:val="20"/>
        </w:rPr>
        <w:t>9</w:t>
      </w:r>
      <w:r w:rsidR="00567FF3">
        <w:rPr>
          <w:rFonts w:ascii="Corbel" w:hAnsi="Corbel"/>
          <w:sz w:val="20"/>
          <w:szCs w:val="20"/>
        </w:rPr>
        <w:t>/</w:t>
      </w:r>
      <w:r w:rsidR="00A43773">
        <w:rPr>
          <w:rFonts w:ascii="Corbel" w:hAnsi="Corbel"/>
          <w:sz w:val="20"/>
          <w:szCs w:val="20"/>
        </w:rPr>
        <w:t>20</w:t>
      </w:r>
      <w:r w:rsidR="55764F27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74CA1B7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311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74CA1B7A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74CA1B7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FA44DBC" w:rsidR="0085747A" w:rsidRPr="009C54AE" w:rsidRDefault="51A57EB7" w:rsidP="74CA1B7A">
            <w:pPr>
              <w:pStyle w:val="Odpowiedzi"/>
              <w:spacing w:beforeAutospacing="1" w:afterAutospacing="1"/>
            </w:pPr>
            <w:r w:rsidRPr="74CA1B7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74CA1B7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D27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74CA1B7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0B1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 Przedszkolna i Wczesnoszkolna</w:t>
            </w:r>
          </w:p>
        </w:tc>
      </w:tr>
      <w:tr w:rsidR="0085747A" w:rsidRPr="009C54AE" w14:paraId="4BA63E62" w14:textId="77777777" w:rsidTr="74CA1B7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024664" w:rsidP="00567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77AD840C" w14:textId="77777777" w:rsidTr="74CA1B7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74CA1B7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4D722F" w14:textId="77777777" w:rsidTr="74CA1B7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0E1587" w14:textId="77777777" w:rsidR="0085747A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rok, sem. 9</w:t>
            </w:r>
          </w:p>
        </w:tc>
      </w:tr>
      <w:tr w:rsidR="0085747A" w:rsidRPr="009C54AE" w14:paraId="3795D5B9" w14:textId="77777777" w:rsidTr="74CA1B7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ED7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B2533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74CA1B7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466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74CA1B7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74CA1B7A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4451D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567F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6BA033" w14:textId="77777777" w:rsidR="0085747A" w:rsidRPr="002A6CC7" w:rsidRDefault="00034040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Pr="002A6CC7">
        <w:rPr>
          <w:rFonts w:ascii="Corbel" w:hAnsi="Corbel"/>
          <w:bCs/>
          <w:smallCaps w:val="0"/>
          <w:szCs w:val="24"/>
          <w:u w:val="single"/>
        </w:rPr>
        <w:t>- z</w:t>
      </w:r>
      <w:r w:rsidR="0085747A" w:rsidRPr="002A6CC7">
        <w:rPr>
          <w:rFonts w:ascii="Corbel" w:hAnsi="Corbel"/>
          <w:bCs/>
          <w:smallCaps w:val="0"/>
          <w:szCs w:val="24"/>
          <w:u w:val="single"/>
        </w:rPr>
        <w:t xml:space="preserve">ajęcia w formie tradycyjnej 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A9E908" w14:textId="77777777" w:rsidR="00E960BB" w:rsidRDefault="00E22FBC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34040">
        <w:rPr>
          <w:rFonts w:ascii="Corbel" w:hAnsi="Corbel"/>
          <w:smallCaps w:val="0"/>
          <w:szCs w:val="24"/>
        </w:rPr>
        <w:t xml:space="preserve"> </w:t>
      </w:r>
      <w:r w:rsidR="00034040">
        <w:rPr>
          <w:rFonts w:ascii="Corbel" w:hAnsi="Corbel"/>
          <w:smallCaps w:val="0"/>
          <w:szCs w:val="24"/>
        </w:rPr>
        <w:br/>
        <w:t>- egzamin</w:t>
      </w:r>
    </w:p>
    <w:p w14:paraId="3DEEC669" w14:textId="77777777" w:rsidR="00567FF3" w:rsidRPr="00567FF3" w:rsidRDefault="00567FF3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36B4AE" w14:textId="77777777" w:rsidTr="00745302">
        <w:tc>
          <w:tcPr>
            <w:tcW w:w="9670" w:type="dxa"/>
          </w:tcPr>
          <w:p w14:paraId="5A97A981" w14:textId="77777777" w:rsidR="0085747A" w:rsidRPr="009C54AE" w:rsidRDefault="0004492E" w:rsidP="00E60E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ogólną w zakresie </w:t>
            </w:r>
            <w:r w:rsidR="00325E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D5B354D" w:rsidR="0085747A" w:rsidRPr="00C05F44" w:rsidRDefault="0071620A" w:rsidP="5C3B8701">
      <w:pPr>
        <w:pStyle w:val="Punktygwne"/>
        <w:spacing w:before="0" w:after="0"/>
        <w:rPr>
          <w:rFonts w:ascii="Corbel" w:hAnsi="Corbel"/>
        </w:rPr>
      </w:pPr>
      <w:r w:rsidRPr="5C3B8701">
        <w:rPr>
          <w:rFonts w:ascii="Corbel" w:hAnsi="Corbel"/>
        </w:rPr>
        <w:t>3.</w:t>
      </w:r>
      <w:r w:rsidR="0085747A" w:rsidRPr="5C3B8701">
        <w:rPr>
          <w:rFonts w:ascii="Corbel" w:hAnsi="Corbel"/>
        </w:rPr>
        <w:t xml:space="preserve"> </w:t>
      </w:r>
      <w:r w:rsidR="00A84C85" w:rsidRPr="5C3B8701">
        <w:rPr>
          <w:rFonts w:ascii="Corbel" w:hAnsi="Corbel"/>
        </w:rPr>
        <w:t>cele, efekty uczenia się</w:t>
      </w:r>
      <w:r w:rsidR="0085747A" w:rsidRPr="5C3B8701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994783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03F574" w14:textId="77777777" w:rsidR="0085747A" w:rsidRPr="009C54AE" w:rsidRDefault="00292F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instytucją przedszkola/szkoły jako bezpiecznej, inspirującej, stymulującej i motywującej przestrzeni sprzyjającej uczeniu się dzieci /uczniów.</w:t>
            </w:r>
          </w:p>
        </w:tc>
      </w:tr>
      <w:tr w:rsidR="0085747A" w:rsidRPr="009C54AE" w14:paraId="5269D00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92F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E2652A" w14:textId="77777777" w:rsidR="0085747A" w:rsidRPr="009C54AE" w:rsidRDefault="009937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Zapoznanie studentów ze specyfiką</w:t>
            </w:r>
            <w:r w:rsidR="00292FCB">
              <w:rPr>
                <w:rFonts w:ascii="Corbel" w:hAnsi="Corbel"/>
                <w:b w:val="0"/>
                <w:sz w:val="24"/>
                <w:szCs w:val="24"/>
              </w:rPr>
              <w:t xml:space="preserve"> pracy z grupą przedszkolną i uczniami edukacji wczesnoszkolnej.</w:t>
            </w:r>
          </w:p>
        </w:tc>
      </w:tr>
      <w:tr w:rsidR="0085747A" w:rsidRPr="009C54AE" w14:paraId="5814C0CD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292F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B396A23" w14:textId="77777777" w:rsidR="0085747A" w:rsidRPr="009C54AE" w:rsidRDefault="00292F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istoty i potrzeby współpracy ze środowiskiem rodzinnym oraz innymi podmiotami w celu zapewnienia optymalnych warun</w:t>
            </w:r>
            <w:r w:rsidR="0010548F">
              <w:rPr>
                <w:rFonts w:ascii="Corbel" w:hAnsi="Corbel"/>
                <w:b w:val="0"/>
                <w:sz w:val="24"/>
                <w:szCs w:val="24"/>
              </w:rPr>
              <w:t>ków rozwoju dzieci w przedszkolu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 szkole.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86"/>
      </w:tblGrid>
      <w:tr w:rsidR="0085747A" w:rsidRPr="009C54AE" w14:paraId="61F38664" w14:textId="77777777" w:rsidTr="246B182D">
        <w:tc>
          <w:tcPr>
            <w:tcW w:w="1701" w:type="dxa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6" w:type="dxa"/>
          </w:tcPr>
          <w:p w14:paraId="1F352D2E" w14:textId="5524F9C9" w:rsidR="0085747A" w:rsidRPr="009C54AE" w:rsidRDefault="0085747A" w:rsidP="246B18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46B182D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  <w:r w:rsidR="66C8AE38" w:rsidRPr="246B182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46B182D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246B182D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23C609EE" w14:textId="77777777" w:rsidTr="246B182D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DEFA937" w14:textId="77777777" w:rsidR="0085747A" w:rsidRPr="009C54AE" w:rsidRDefault="005447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funkcje, zdania placówki przedszkolnej i szkoły w klasach 1-3.</w:t>
            </w:r>
          </w:p>
        </w:tc>
        <w:tc>
          <w:tcPr>
            <w:tcW w:w="1986" w:type="dxa"/>
          </w:tcPr>
          <w:p w14:paraId="67CFF324" w14:textId="77777777" w:rsidR="0085747A" w:rsidRPr="009C54AE" w:rsidRDefault="00ED77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54477F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14:paraId="629B0F4B" w14:textId="77777777" w:rsidTr="246B182D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71C81B2" w14:textId="77777777" w:rsidR="0085747A" w:rsidRPr="009C54AE" w:rsidRDefault="001763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</w:t>
            </w:r>
            <w:r w:rsidR="00B552D7">
              <w:rPr>
                <w:rFonts w:ascii="Corbel" w:hAnsi="Corbel"/>
                <w:b w:val="0"/>
                <w:smallCaps w:val="0"/>
                <w:szCs w:val="24"/>
              </w:rPr>
              <w:t xml:space="preserve"> przestrzeń edukacyjną dziecka w przedszkolu i klasie szkolnej</w:t>
            </w:r>
          </w:p>
        </w:tc>
        <w:tc>
          <w:tcPr>
            <w:tcW w:w="1986" w:type="dxa"/>
          </w:tcPr>
          <w:p w14:paraId="387B6A42" w14:textId="77777777" w:rsidR="0085747A" w:rsidRPr="009C54AE" w:rsidRDefault="00ED77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C250C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85747A" w:rsidRPr="009C54AE" w14:paraId="1158FDE3" w14:textId="77777777" w:rsidTr="246B182D">
        <w:tc>
          <w:tcPr>
            <w:tcW w:w="1701" w:type="dxa"/>
          </w:tcPr>
          <w:p w14:paraId="41960800" w14:textId="77777777" w:rsidR="0085747A" w:rsidRPr="009C54AE" w:rsidRDefault="006226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2ABA817" w14:textId="25A82C7B" w:rsidR="0085747A" w:rsidRPr="009C54AE" w:rsidRDefault="00807B88" w:rsidP="5C3B87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3B8701">
              <w:rPr>
                <w:rFonts w:ascii="Corbel" w:hAnsi="Corbel"/>
                <w:b w:val="0"/>
                <w:smallCaps w:val="0"/>
              </w:rPr>
              <w:t>Zaproponuje wartościowe indywidualnie i społecznie zachowania i postawy dzieci lub uczniów</w:t>
            </w:r>
          </w:p>
        </w:tc>
        <w:tc>
          <w:tcPr>
            <w:tcW w:w="1986" w:type="dxa"/>
          </w:tcPr>
          <w:p w14:paraId="7906B008" w14:textId="6C160C9A" w:rsidR="0085747A" w:rsidRPr="009C54AE" w:rsidRDefault="00ED776B" w:rsidP="0039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887C4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250C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622618" w14:paraId="37BFE724" w14:textId="77777777" w:rsidTr="246B182D">
        <w:tc>
          <w:tcPr>
            <w:tcW w:w="1701" w:type="dxa"/>
          </w:tcPr>
          <w:p w14:paraId="78C3198C" w14:textId="77777777" w:rsidR="00622618" w:rsidRDefault="0062261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6C31D" w14:textId="77777777" w:rsidR="00622618" w:rsidRPr="00162F74" w:rsidRDefault="003877F1" w:rsidP="00162F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F74">
              <w:rPr>
                <w:rFonts w:ascii="Corbel" w:hAnsi="Corbel"/>
                <w:sz w:val="24"/>
                <w:szCs w:val="24"/>
              </w:rPr>
              <w:t>Zaproponuje innowacyjne działania sprzyjające rozwojowi placówki przedszkolnej i szkoły</w:t>
            </w:r>
          </w:p>
        </w:tc>
        <w:tc>
          <w:tcPr>
            <w:tcW w:w="1986" w:type="dxa"/>
          </w:tcPr>
          <w:p w14:paraId="115A53B2" w14:textId="4E0A31C0" w:rsidR="00622618" w:rsidRDefault="00ED776B" w:rsidP="0039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887C45">
              <w:rPr>
                <w:rFonts w:ascii="Corbel" w:hAnsi="Corbel"/>
                <w:b w:val="0"/>
                <w:szCs w:val="24"/>
              </w:rPr>
              <w:t>08</w:t>
            </w:r>
          </w:p>
        </w:tc>
      </w:tr>
    </w:tbl>
    <w:p w14:paraId="4101652C" w14:textId="77777777" w:rsidR="00567FF3" w:rsidRDefault="00567FF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</w:t>
      </w:r>
      <w:r w:rsidR="001D7B54" w:rsidRPr="001E501D">
        <w:rPr>
          <w:rFonts w:ascii="Corbel" w:hAnsi="Corbel"/>
          <w:sz w:val="24"/>
          <w:szCs w:val="24"/>
        </w:rPr>
        <w:t>programowe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B99056E" w14:textId="77777777" w:rsidR="00567FF3" w:rsidRPr="009C54AE" w:rsidRDefault="00567FF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675843" w:rsidRPr="00567FF3" w:rsidRDefault="0085747A" w:rsidP="00567FF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83"/>
      </w:tblGrid>
      <w:tr w:rsidR="0085747A" w:rsidRPr="009C54AE" w14:paraId="587EA2A8" w14:textId="77777777" w:rsidTr="001635ED">
        <w:tc>
          <w:tcPr>
            <w:tcW w:w="9778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AE6178" w14:textId="77777777" w:rsidTr="001635ED">
        <w:tc>
          <w:tcPr>
            <w:tcW w:w="9778" w:type="dxa"/>
          </w:tcPr>
          <w:p w14:paraId="15FC112E" w14:textId="77777777" w:rsidR="0085747A" w:rsidRPr="009C54AE" w:rsidRDefault="001E50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przedszkola i szkoły jako instytucji promujących rozwój.</w:t>
            </w:r>
          </w:p>
        </w:tc>
      </w:tr>
      <w:tr w:rsidR="0085747A" w:rsidRPr="009C54AE" w14:paraId="10C4DB16" w14:textId="77777777" w:rsidTr="001635ED">
        <w:tc>
          <w:tcPr>
            <w:tcW w:w="9778" w:type="dxa"/>
          </w:tcPr>
          <w:p w14:paraId="728D49B1" w14:textId="77777777" w:rsidR="0085747A" w:rsidRPr="009C54AE" w:rsidRDefault="001E50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Gotowość przedszkola/szkoły na przyjęcie dziecka.</w:t>
            </w:r>
          </w:p>
        </w:tc>
      </w:tr>
      <w:tr w:rsidR="0085747A" w:rsidRPr="009C54AE" w14:paraId="6ACA547C" w14:textId="77777777" w:rsidTr="001635ED">
        <w:tc>
          <w:tcPr>
            <w:tcW w:w="9778" w:type="dxa"/>
          </w:tcPr>
          <w:p w14:paraId="3B6314A6" w14:textId="77777777" w:rsidR="0085747A" w:rsidRPr="009C54AE" w:rsidRDefault="003E2D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poprzez zabawę oraz inne formy aktywności w przedszkolu i w klasach 1-3.</w:t>
            </w:r>
          </w:p>
        </w:tc>
      </w:tr>
      <w:tr w:rsidR="001635ED" w14:paraId="01B92FB2" w14:textId="77777777" w:rsidTr="001635ED">
        <w:tc>
          <w:tcPr>
            <w:tcW w:w="9783" w:type="dxa"/>
          </w:tcPr>
          <w:p w14:paraId="1121E213" w14:textId="77777777" w:rsidR="001635ED" w:rsidRDefault="00877552" w:rsidP="009C54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nauczyciela w edukacji przedszkolnej i wczesnoszkolnej.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567FF3" w:rsidRDefault="0085747A" w:rsidP="00567FF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83"/>
      </w:tblGrid>
      <w:tr w:rsidR="0085747A" w:rsidRPr="009C54AE" w14:paraId="55225495" w14:textId="77777777" w:rsidTr="5C3B8701">
        <w:tc>
          <w:tcPr>
            <w:tcW w:w="9783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F458D5" w14:textId="77777777" w:rsidTr="5C3B8701">
        <w:tc>
          <w:tcPr>
            <w:tcW w:w="9783" w:type="dxa"/>
          </w:tcPr>
          <w:p w14:paraId="23EA3E44" w14:textId="77777777" w:rsidR="0085747A" w:rsidRPr="009C54AE" w:rsidRDefault="007166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fizycznego </w:t>
            </w:r>
            <w:r w:rsidR="008B75B1">
              <w:rPr>
                <w:rFonts w:ascii="Corbel" w:hAnsi="Corbel"/>
                <w:sz w:val="24"/>
                <w:szCs w:val="24"/>
              </w:rPr>
              <w:t>środowiska uczenia się:</w:t>
            </w:r>
            <w:r w:rsidR="008B75B1">
              <w:rPr>
                <w:rFonts w:ascii="Corbel" w:hAnsi="Corbel"/>
                <w:sz w:val="24"/>
                <w:szCs w:val="24"/>
              </w:rPr>
              <w:br/>
              <w:t>- organizacja sali zbaw i klasy szkolnej dostosowane do indywidualnych możliwości dzieci</w:t>
            </w:r>
            <w:r w:rsidR="008B75B1">
              <w:rPr>
                <w:rFonts w:ascii="Corbel" w:hAnsi="Corbel"/>
                <w:sz w:val="24"/>
                <w:szCs w:val="24"/>
              </w:rPr>
              <w:br/>
              <w:t xml:space="preserve">   i celów ich edukacji</w:t>
            </w:r>
            <w:r w:rsidR="008B75B1">
              <w:rPr>
                <w:rFonts w:ascii="Corbel" w:hAnsi="Corbel"/>
                <w:sz w:val="24"/>
                <w:szCs w:val="24"/>
              </w:rPr>
              <w:br/>
              <w:t xml:space="preserve">- kąciki zabaw, kąciki tematyczne (np. związane z ważnym wydarzeniem, porą roku, elastyczne  </w:t>
            </w:r>
            <w:r w:rsidR="008B75B1">
              <w:rPr>
                <w:rFonts w:ascii="Corbel" w:hAnsi="Corbel"/>
                <w:sz w:val="24"/>
                <w:szCs w:val="24"/>
              </w:rPr>
              <w:br/>
              <w:t xml:space="preserve">   laboratorium) </w:t>
            </w:r>
            <w:r w:rsidR="00FC79CE">
              <w:rPr>
                <w:rFonts w:ascii="Corbel" w:hAnsi="Corbel"/>
                <w:sz w:val="24"/>
                <w:szCs w:val="24"/>
              </w:rPr>
              <w:br/>
              <w:t>- plac zabaw</w:t>
            </w:r>
            <w:r w:rsidR="00FC79CE">
              <w:rPr>
                <w:rFonts w:ascii="Corbel" w:hAnsi="Corbel"/>
                <w:sz w:val="24"/>
                <w:szCs w:val="24"/>
              </w:rPr>
              <w:br/>
              <w:t>- ogród</w:t>
            </w:r>
            <w:r w:rsidR="00FC79CE">
              <w:rPr>
                <w:rFonts w:ascii="Corbel" w:hAnsi="Corbel"/>
                <w:sz w:val="24"/>
                <w:szCs w:val="24"/>
              </w:rPr>
              <w:br/>
              <w:t>- pomoce dydaktyczne</w:t>
            </w:r>
          </w:p>
        </w:tc>
      </w:tr>
      <w:tr w:rsidR="0085747A" w:rsidRPr="009C54AE" w14:paraId="4A285446" w14:textId="77777777" w:rsidTr="5C3B8701">
        <w:tc>
          <w:tcPr>
            <w:tcW w:w="9783" w:type="dxa"/>
          </w:tcPr>
          <w:p w14:paraId="119797FF" w14:textId="28205CBF" w:rsidR="0085747A" w:rsidRPr="009C54AE" w:rsidRDefault="00707B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3B8701">
              <w:rPr>
                <w:rFonts w:ascii="Corbel" w:hAnsi="Corbel"/>
                <w:sz w:val="24"/>
                <w:szCs w:val="24"/>
              </w:rPr>
              <w:t>Organizacja społecznego środowiska uczenia się:</w:t>
            </w:r>
            <w:r>
              <w:br/>
            </w:r>
            <w:r w:rsidRPr="5C3B8701">
              <w:rPr>
                <w:rFonts w:ascii="Corbel" w:hAnsi="Corbel"/>
                <w:sz w:val="24"/>
                <w:szCs w:val="24"/>
              </w:rPr>
              <w:t>- różnorodne formy organizacyjne</w:t>
            </w:r>
            <w:r w:rsidR="5DAAA549" w:rsidRPr="5C3B8701">
              <w:rPr>
                <w:rFonts w:ascii="Corbel" w:hAnsi="Corbel"/>
                <w:sz w:val="24"/>
                <w:szCs w:val="24"/>
              </w:rPr>
              <w:t xml:space="preserve"> </w:t>
            </w:r>
            <w:r w:rsidRPr="5C3B8701">
              <w:rPr>
                <w:rFonts w:ascii="Corbel" w:hAnsi="Corbel"/>
                <w:sz w:val="24"/>
                <w:szCs w:val="24"/>
              </w:rPr>
              <w:t>(praca w grupach, praca indywidualna)</w:t>
            </w:r>
            <w:r>
              <w:br/>
            </w:r>
            <w:r w:rsidRPr="5C3B8701">
              <w:rPr>
                <w:rFonts w:ascii="Corbel" w:hAnsi="Corbel"/>
                <w:sz w:val="24"/>
                <w:szCs w:val="24"/>
              </w:rPr>
              <w:lastRenderedPageBreak/>
              <w:t>- relacje rówieśnicze</w:t>
            </w:r>
            <w:r>
              <w:br/>
            </w:r>
            <w:r w:rsidRPr="5C3B8701">
              <w:rPr>
                <w:rFonts w:ascii="Corbel" w:hAnsi="Corbel"/>
                <w:sz w:val="24"/>
                <w:szCs w:val="24"/>
              </w:rPr>
              <w:t>- integracja grup</w:t>
            </w:r>
            <w:r>
              <w:br/>
            </w:r>
            <w:r w:rsidRPr="5C3B8701">
              <w:rPr>
                <w:rFonts w:ascii="Corbel" w:hAnsi="Corbel"/>
                <w:sz w:val="24"/>
                <w:szCs w:val="24"/>
              </w:rPr>
              <w:t>- socjalizacja</w:t>
            </w:r>
          </w:p>
        </w:tc>
      </w:tr>
      <w:tr w:rsidR="00A0176C" w14:paraId="0AA27EEB" w14:textId="77777777" w:rsidTr="5C3B8701">
        <w:tc>
          <w:tcPr>
            <w:tcW w:w="9778" w:type="dxa"/>
          </w:tcPr>
          <w:p w14:paraId="09E6F2AC" w14:textId="1705F778" w:rsidR="00A0176C" w:rsidRPr="00E60E0D" w:rsidRDefault="008C3884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C3B8701">
              <w:rPr>
                <w:rFonts w:ascii="Corbel" w:hAnsi="Corbel"/>
                <w:sz w:val="24"/>
                <w:szCs w:val="24"/>
              </w:rPr>
              <w:lastRenderedPageBreak/>
              <w:t>Nowoczesne technologie w edukacji przedszkolnej (ti</w:t>
            </w:r>
            <w:r w:rsidR="2309FE32" w:rsidRPr="5C3B8701">
              <w:rPr>
                <w:rFonts w:ascii="Corbel" w:hAnsi="Corbel"/>
                <w:sz w:val="24"/>
                <w:szCs w:val="24"/>
              </w:rPr>
              <w:t>K</w:t>
            </w:r>
            <w:r w:rsidRPr="5C3B8701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A0176C" w14:paraId="01BAE99A" w14:textId="77777777" w:rsidTr="5C3B8701">
        <w:tc>
          <w:tcPr>
            <w:tcW w:w="9778" w:type="dxa"/>
          </w:tcPr>
          <w:p w14:paraId="265D7EF3" w14:textId="77777777" w:rsidR="00A0176C" w:rsidRPr="00E60E0D" w:rsidRDefault="008C3884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Media w edukacji wczesnoszkolnej</w:t>
            </w:r>
          </w:p>
        </w:tc>
      </w:tr>
      <w:tr w:rsidR="00A0176C" w14:paraId="3E166A11" w14:textId="77777777" w:rsidTr="5C3B8701">
        <w:tc>
          <w:tcPr>
            <w:tcW w:w="9778" w:type="dxa"/>
          </w:tcPr>
          <w:p w14:paraId="309E4E22" w14:textId="77777777" w:rsidR="00A0176C" w:rsidRPr="00E60E0D" w:rsidRDefault="008C3884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rodzice partnerem w organizowaniu środowiska edukacyjnego dzieci w przedszkolu i szkole, typy psychologiczne rodziców</w:t>
            </w:r>
          </w:p>
        </w:tc>
      </w:tr>
      <w:tr w:rsidR="00A0176C" w14:paraId="6B397159" w14:textId="77777777" w:rsidTr="5C3B8701">
        <w:tc>
          <w:tcPr>
            <w:tcW w:w="9778" w:type="dxa"/>
          </w:tcPr>
          <w:p w14:paraId="14A1A91D" w14:textId="77777777" w:rsidR="00A0176C" w:rsidRPr="00E60E0D" w:rsidRDefault="008C3884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Współpraca z instytucjami wspomagającymi edukację dziecka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B0D04" w14:textId="77777777" w:rsidR="00E960BB" w:rsidRPr="00E60E0D" w:rsidRDefault="00E60E0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ćwiczenia, praca w grupach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90"/>
        <w:gridCol w:w="5528"/>
        <w:gridCol w:w="2270"/>
      </w:tblGrid>
      <w:tr w:rsidR="0085747A" w:rsidRPr="009C54AE" w14:paraId="68D2CBF9" w14:textId="77777777" w:rsidTr="5C3B8701">
        <w:tc>
          <w:tcPr>
            <w:tcW w:w="1990" w:type="dxa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A0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6DFCBA0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</w:t>
            </w:r>
            <w:r w:rsidR="00AA0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 ustny, egzamin pisemny)</w:t>
            </w:r>
          </w:p>
        </w:tc>
        <w:tc>
          <w:tcPr>
            <w:tcW w:w="2270" w:type="dxa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7C3C7C4" w14:textId="77777777" w:rsidTr="5C3B8701">
        <w:tc>
          <w:tcPr>
            <w:tcW w:w="1990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104B30A" w14:textId="77777777" w:rsidR="0085747A" w:rsidRPr="00E60E0D" w:rsidRDefault="00B005BA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414613" w:rsidRPr="00E60E0D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2270" w:type="dxa"/>
          </w:tcPr>
          <w:p w14:paraId="5FDC3BE2" w14:textId="77777777" w:rsidR="0085747A" w:rsidRPr="00E60E0D" w:rsidRDefault="00B005BA" w:rsidP="00B005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414613" w:rsidRPr="00E60E0D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85747A" w:rsidRPr="009C54AE" w14:paraId="5290CFE9" w14:textId="77777777" w:rsidTr="5C3B8701">
        <w:tc>
          <w:tcPr>
            <w:tcW w:w="1990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334F8F0" w14:textId="202E142E" w:rsidR="0085747A" w:rsidRPr="00E60E0D" w:rsidRDefault="3B1C70A4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C3B8701">
              <w:rPr>
                <w:rFonts w:ascii="Corbel" w:hAnsi="Corbel"/>
                <w:sz w:val="24"/>
                <w:szCs w:val="24"/>
              </w:rPr>
              <w:t>Aktywność, kolokwium, egzamin</w:t>
            </w:r>
          </w:p>
        </w:tc>
        <w:tc>
          <w:tcPr>
            <w:tcW w:w="2270" w:type="dxa"/>
          </w:tcPr>
          <w:p w14:paraId="23D11BFB" w14:textId="77777777" w:rsidR="0085747A" w:rsidRPr="00E60E0D" w:rsidRDefault="00414613" w:rsidP="00B005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14613" w14:paraId="4BD6C9E9" w14:textId="77777777" w:rsidTr="5C3B8701">
        <w:trPr>
          <w:trHeight w:val="325"/>
        </w:trPr>
        <w:tc>
          <w:tcPr>
            <w:tcW w:w="1990" w:type="dxa"/>
          </w:tcPr>
          <w:p w14:paraId="002D746F" w14:textId="77777777" w:rsidR="00414613" w:rsidRDefault="00A012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14613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528" w:type="dxa"/>
          </w:tcPr>
          <w:p w14:paraId="7692D301" w14:textId="77777777" w:rsidR="00414613" w:rsidRPr="00E60E0D" w:rsidRDefault="00414613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Aktywność, kolokwium, egzamin </w:t>
            </w:r>
          </w:p>
        </w:tc>
        <w:tc>
          <w:tcPr>
            <w:tcW w:w="2270" w:type="dxa"/>
          </w:tcPr>
          <w:p w14:paraId="29D4CA53" w14:textId="77777777" w:rsidR="00414613" w:rsidRPr="00E60E0D" w:rsidRDefault="00414613" w:rsidP="00B005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14613" w14:paraId="7774DF22" w14:textId="77777777" w:rsidTr="5C3B8701">
        <w:tc>
          <w:tcPr>
            <w:tcW w:w="1990" w:type="dxa"/>
          </w:tcPr>
          <w:p w14:paraId="5990E71B" w14:textId="77777777" w:rsidR="00414613" w:rsidRDefault="004146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A012C4">
              <w:rPr>
                <w:rFonts w:ascii="Corbel" w:hAnsi="Corbel"/>
                <w:b w:val="0"/>
                <w:smallCaps w:val="0"/>
                <w:szCs w:val="24"/>
              </w:rPr>
              <w:t>K_04</w:t>
            </w:r>
          </w:p>
        </w:tc>
        <w:tc>
          <w:tcPr>
            <w:tcW w:w="5528" w:type="dxa"/>
          </w:tcPr>
          <w:p w14:paraId="70E7B450" w14:textId="77777777" w:rsidR="00414613" w:rsidRDefault="00A012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Aktywność, kolokwium, egzamin </w:t>
            </w:r>
          </w:p>
        </w:tc>
        <w:tc>
          <w:tcPr>
            <w:tcW w:w="2270" w:type="dxa"/>
          </w:tcPr>
          <w:p w14:paraId="2350222F" w14:textId="77777777" w:rsidR="00414613" w:rsidRDefault="00A012C4" w:rsidP="00B00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562CB0E" w14:textId="77777777" w:rsidR="00414613" w:rsidRPr="00414613" w:rsidRDefault="0041461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1E3CB8B" w14:textId="77777777" w:rsidTr="00923D7D">
        <w:tc>
          <w:tcPr>
            <w:tcW w:w="9670" w:type="dxa"/>
          </w:tcPr>
          <w:p w14:paraId="594E0739" w14:textId="77777777" w:rsidR="0085747A" w:rsidRPr="009C54AE" w:rsidRDefault="0023546C" w:rsidP="00B519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i </w:t>
            </w:r>
            <w:r w:rsidR="00F167A4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pozytywna ocena z kolokwium i egzaminu ustnego.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5C3B870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70465B" w14:textId="77777777" w:rsidTr="5C3B8701">
        <w:tc>
          <w:tcPr>
            <w:tcW w:w="4962" w:type="dxa"/>
          </w:tcPr>
          <w:p w14:paraId="116A633D" w14:textId="0E4656F4" w:rsidR="0085747A" w:rsidRPr="009C54AE" w:rsidRDefault="00C61DC5" w:rsidP="008C77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3B8701">
              <w:rPr>
                <w:rFonts w:ascii="Corbel" w:hAnsi="Corbel"/>
                <w:sz w:val="24"/>
                <w:szCs w:val="24"/>
              </w:rPr>
              <w:t>G</w:t>
            </w:r>
            <w:r w:rsidR="0085747A" w:rsidRPr="5C3B8701">
              <w:rPr>
                <w:rFonts w:ascii="Corbel" w:hAnsi="Corbel"/>
                <w:sz w:val="24"/>
                <w:szCs w:val="24"/>
              </w:rPr>
              <w:t>odziny z</w:t>
            </w:r>
            <w:r w:rsidR="008C770E" w:rsidRPr="5C3B870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5C3B870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16E8161" w14:textId="77777777" w:rsidTr="5C3B8701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A207A42" w14:textId="77777777" w:rsidTr="5C3B870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23546C">
              <w:rPr>
                <w:rFonts w:ascii="Corbel" w:hAnsi="Corbel"/>
                <w:sz w:val="24"/>
                <w:szCs w:val="24"/>
              </w:rPr>
              <w:t>niekontaktowe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8A04927" w14:textId="77777777" w:rsidR="00C61DC5" w:rsidRPr="009C54AE" w:rsidRDefault="00C61DC5" w:rsidP="004617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zaminu, </w:t>
            </w:r>
          </w:p>
        </w:tc>
        <w:tc>
          <w:tcPr>
            <w:tcW w:w="4677" w:type="dxa"/>
          </w:tcPr>
          <w:p w14:paraId="2946DB82" w14:textId="77777777" w:rsidR="00A87845" w:rsidRDefault="00A87845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CA47E3" w14:textId="77777777" w:rsidR="00C61DC5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5A3FCC92" w14:textId="77777777" w:rsidTr="5C3B870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5C3B870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04598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30362992" w14:textId="77777777" w:rsidTr="0046567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EBFBAE9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9C54AE" w14:paraId="7695CDB0" w14:textId="77777777" w:rsidTr="0046567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5E8FC1E8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85747A" w:rsidRPr="009C54AE" w14:paraId="6D4533BA" w14:textId="77777777" w:rsidTr="5C3B8701">
        <w:trPr>
          <w:trHeight w:val="4460"/>
        </w:trPr>
        <w:tc>
          <w:tcPr>
            <w:tcW w:w="9072" w:type="dxa"/>
          </w:tcPr>
          <w:p w14:paraId="729C9695" w14:textId="77777777" w:rsidR="00E60E0D" w:rsidRDefault="0085747A" w:rsidP="00B00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72F646" w14:textId="77777777" w:rsidR="00B005BA" w:rsidRDefault="00B005BA" w:rsidP="00B00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FE508D" w14:textId="34830A74" w:rsidR="00B005BA" w:rsidRPr="00B005BA" w:rsidRDefault="3FBBF4D1" w:rsidP="5C3B870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5C3B8701"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55C3FC98" w14:textId="77777777" w:rsidR="00B005BA" w:rsidRPr="00B005BA" w:rsidRDefault="00EE6048" w:rsidP="00B005BA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B005BA" w:rsidRPr="00B005BA" w:rsidRDefault="00EE6048" w:rsidP="00B005BA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B005BA" w:rsidRDefault="00752BDD" w:rsidP="00B005BA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Ostrach Z., Praca przedszkola wybrane zagadnienia teoretyczne, praktyczne i organizacyjne. </w:t>
            </w:r>
            <w:r w:rsidR="005F6040"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2016</w:t>
            </w:r>
          </w:p>
          <w:p w14:paraId="1B180CA6" w14:textId="635D66EB" w:rsidR="00B005BA" w:rsidRPr="00B005BA" w:rsidRDefault="008AE258" w:rsidP="5C3B870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5C3B8701">
              <w:rPr>
                <w:rFonts w:ascii="Corbel" w:hAnsi="Corbel"/>
                <w:b w:val="0"/>
                <w:smallCaps w:val="0"/>
                <w:color w:val="000000" w:themeColor="text1"/>
              </w:rPr>
              <w:t>Karwowska-Struczyk, Sobierańska D, Szpotowicz M., Pedagogika przedszkolna i wczesnoszkolna. Badania, opinie, inspiracje. Warszawa 2011</w:t>
            </w:r>
          </w:p>
          <w:p w14:paraId="686E22C3" w14:textId="77777777" w:rsidR="00E60E0D" w:rsidRDefault="00E60E0D" w:rsidP="00B005BA">
            <w:pPr>
              <w:pStyle w:val="Akapitzlist1"/>
              <w:numPr>
                <w:ilvl w:val="0"/>
                <w:numId w:val="2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E60E0D" w:rsidRDefault="00E60E0D" w:rsidP="00B005BA">
            <w:pPr>
              <w:pStyle w:val="Akapitzlist1"/>
              <w:numPr>
                <w:ilvl w:val="0"/>
                <w:numId w:val="2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B005BA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B005BA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6A0C6DF8" w14:textId="77777777" w:rsidR="00EE6048" w:rsidRPr="00B005BA" w:rsidRDefault="00E60E0D" w:rsidP="00B005BA">
            <w:pPr>
              <w:pStyle w:val="Akapitzlist1"/>
              <w:numPr>
                <w:ilvl w:val="0"/>
                <w:numId w:val="2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Żylińska M., Neurodydaktyka. Nauczanie i uczenie się przyjazne mózgowi, Toruń 2013.</w:t>
            </w:r>
            <w:r w:rsidRPr="00B005BA">
              <w:rPr>
                <w:rFonts w:ascii="Corbel" w:hAnsi="Corbel"/>
                <w:sz w:val="24"/>
                <w:szCs w:val="24"/>
              </w:rPr>
              <w:br/>
              <w:t>Karbowniczek J, Kwaśniewska M, Surma B.,</w:t>
            </w:r>
            <w:r w:rsidR="0032298A" w:rsidRPr="00B005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005BA">
              <w:rPr>
                <w:rFonts w:ascii="Corbel" w:hAnsi="Corbel"/>
                <w:sz w:val="24"/>
                <w:szCs w:val="24"/>
              </w:rPr>
              <w:t xml:space="preserve">Podstawy pedagogiki przedszkolnej z metodyką. Kraków 2012                              </w:t>
            </w:r>
          </w:p>
        </w:tc>
      </w:tr>
      <w:tr w:rsidR="00E60E0D" w:rsidRPr="009C54AE" w14:paraId="256AF55F" w14:textId="77777777" w:rsidTr="5C3B8701">
        <w:trPr>
          <w:trHeight w:val="2062"/>
        </w:trPr>
        <w:tc>
          <w:tcPr>
            <w:tcW w:w="9072" w:type="dxa"/>
          </w:tcPr>
          <w:p w14:paraId="1616B1D9" w14:textId="77777777" w:rsidR="00B005BA" w:rsidRDefault="00E60E0D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E60E0D" w:rsidRPr="00B005BA" w:rsidRDefault="00E60E0D" w:rsidP="00B005B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Mikler-Chwastek (red)., Obszary wychowania przedszkolnego. Warszawa 2016</w:t>
            </w:r>
          </w:p>
          <w:p w14:paraId="1E0F3721" w14:textId="77777777" w:rsidR="00E60E0D" w:rsidRPr="00B005BA" w:rsidRDefault="00E60E0D" w:rsidP="00B005B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E60E0D" w:rsidRPr="00B005BA" w:rsidRDefault="00E60E0D" w:rsidP="00B005B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Kopaczyńska I, Nowak-Łojewska A., Wymiary edukacji zintegrowanej, Kraków 2008.</w:t>
            </w:r>
          </w:p>
          <w:p w14:paraId="375FFC24" w14:textId="77777777" w:rsidR="00E60E0D" w:rsidRPr="00B005BA" w:rsidRDefault="00E60E0D" w:rsidP="00B005B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E60E0D" w:rsidRPr="00B005BA" w:rsidRDefault="00E60E0D" w:rsidP="00B005B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/>
                <w:smallCaps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13276" w14:textId="77777777" w:rsidR="001C5D5D" w:rsidRDefault="001C5D5D" w:rsidP="00C16ABF">
      <w:pPr>
        <w:spacing w:after="0" w:line="240" w:lineRule="auto"/>
      </w:pPr>
      <w:r>
        <w:separator/>
      </w:r>
    </w:p>
  </w:endnote>
  <w:endnote w:type="continuationSeparator" w:id="0">
    <w:p w14:paraId="28BD9991" w14:textId="77777777" w:rsidR="001C5D5D" w:rsidRDefault="001C5D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7F098" w14:textId="77777777" w:rsidR="001C5D5D" w:rsidRDefault="001C5D5D" w:rsidP="00C16ABF">
      <w:pPr>
        <w:spacing w:after="0" w:line="240" w:lineRule="auto"/>
      </w:pPr>
      <w:r>
        <w:separator/>
      </w:r>
    </w:p>
  </w:footnote>
  <w:footnote w:type="continuationSeparator" w:id="0">
    <w:p w14:paraId="6EB5A516" w14:textId="77777777" w:rsidR="001C5D5D" w:rsidRDefault="001C5D5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195168">
    <w:abstractNumId w:val="1"/>
  </w:num>
  <w:num w:numId="2" w16cid:durableId="1135413854">
    <w:abstractNumId w:val="2"/>
  </w:num>
  <w:num w:numId="3" w16cid:durableId="435242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19A3"/>
    <w:rsid w:val="00022ECE"/>
    <w:rsid w:val="00024664"/>
    <w:rsid w:val="00034040"/>
    <w:rsid w:val="00034D0C"/>
    <w:rsid w:val="00042A51"/>
    <w:rsid w:val="00042D2E"/>
    <w:rsid w:val="0004492E"/>
    <w:rsid w:val="00044C82"/>
    <w:rsid w:val="00045980"/>
    <w:rsid w:val="00053621"/>
    <w:rsid w:val="00070ED6"/>
    <w:rsid w:val="000742DC"/>
    <w:rsid w:val="00084C12"/>
    <w:rsid w:val="0009462C"/>
    <w:rsid w:val="00094B12"/>
    <w:rsid w:val="00096C46"/>
    <w:rsid w:val="000A296F"/>
    <w:rsid w:val="000A2A28"/>
    <w:rsid w:val="000A41C6"/>
    <w:rsid w:val="000B1087"/>
    <w:rsid w:val="000B192D"/>
    <w:rsid w:val="000B28EE"/>
    <w:rsid w:val="000B3E37"/>
    <w:rsid w:val="000C4890"/>
    <w:rsid w:val="000D04B0"/>
    <w:rsid w:val="000D4BBE"/>
    <w:rsid w:val="000F022B"/>
    <w:rsid w:val="000F1C57"/>
    <w:rsid w:val="000F2FAE"/>
    <w:rsid w:val="000F503B"/>
    <w:rsid w:val="000F5615"/>
    <w:rsid w:val="0010548F"/>
    <w:rsid w:val="00115D19"/>
    <w:rsid w:val="00124BFF"/>
    <w:rsid w:val="0012560E"/>
    <w:rsid w:val="00127108"/>
    <w:rsid w:val="00134B13"/>
    <w:rsid w:val="00146BC0"/>
    <w:rsid w:val="00153C41"/>
    <w:rsid w:val="00154381"/>
    <w:rsid w:val="00162F74"/>
    <w:rsid w:val="001635ED"/>
    <w:rsid w:val="001640A7"/>
    <w:rsid w:val="00164FA7"/>
    <w:rsid w:val="00166A03"/>
    <w:rsid w:val="001718A7"/>
    <w:rsid w:val="001737CF"/>
    <w:rsid w:val="00176083"/>
    <w:rsid w:val="001763B4"/>
    <w:rsid w:val="00192F37"/>
    <w:rsid w:val="001A70D2"/>
    <w:rsid w:val="001C5D5D"/>
    <w:rsid w:val="001C62B0"/>
    <w:rsid w:val="001D657B"/>
    <w:rsid w:val="001D7B54"/>
    <w:rsid w:val="001E0209"/>
    <w:rsid w:val="001E501D"/>
    <w:rsid w:val="001E587C"/>
    <w:rsid w:val="001F2CA2"/>
    <w:rsid w:val="002144C0"/>
    <w:rsid w:val="002227BD"/>
    <w:rsid w:val="0022477D"/>
    <w:rsid w:val="002261F0"/>
    <w:rsid w:val="002278A9"/>
    <w:rsid w:val="002336F9"/>
    <w:rsid w:val="0023546C"/>
    <w:rsid w:val="0024028F"/>
    <w:rsid w:val="00244ABC"/>
    <w:rsid w:val="00272DC7"/>
    <w:rsid w:val="00273F14"/>
    <w:rsid w:val="00281FF2"/>
    <w:rsid w:val="002857DE"/>
    <w:rsid w:val="002914A8"/>
    <w:rsid w:val="00291567"/>
    <w:rsid w:val="00292FCB"/>
    <w:rsid w:val="002A22BF"/>
    <w:rsid w:val="002A2389"/>
    <w:rsid w:val="002A671D"/>
    <w:rsid w:val="002A6CC7"/>
    <w:rsid w:val="002B16A7"/>
    <w:rsid w:val="002B4D55"/>
    <w:rsid w:val="002B5EA0"/>
    <w:rsid w:val="002B6119"/>
    <w:rsid w:val="002C1F06"/>
    <w:rsid w:val="002C1F47"/>
    <w:rsid w:val="002D3375"/>
    <w:rsid w:val="002D73D4"/>
    <w:rsid w:val="002E23ED"/>
    <w:rsid w:val="002E49AA"/>
    <w:rsid w:val="002F02A3"/>
    <w:rsid w:val="002F4ABE"/>
    <w:rsid w:val="003018BA"/>
    <w:rsid w:val="0030395F"/>
    <w:rsid w:val="00305C92"/>
    <w:rsid w:val="0031101D"/>
    <w:rsid w:val="00314A15"/>
    <w:rsid w:val="003151C5"/>
    <w:rsid w:val="0032298A"/>
    <w:rsid w:val="00323DC3"/>
    <w:rsid w:val="00325EE7"/>
    <w:rsid w:val="003343CF"/>
    <w:rsid w:val="00346FE9"/>
    <w:rsid w:val="0034759A"/>
    <w:rsid w:val="003503F6"/>
    <w:rsid w:val="003530DD"/>
    <w:rsid w:val="00363F78"/>
    <w:rsid w:val="003877F1"/>
    <w:rsid w:val="00395385"/>
    <w:rsid w:val="003A0A5B"/>
    <w:rsid w:val="003A1176"/>
    <w:rsid w:val="003C0BAE"/>
    <w:rsid w:val="003D18A9"/>
    <w:rsid w:val="003D6CE2"/>
    <w:rsid w:val="003E1941"/>
    <w:rsid w:val="003E28E2"/>
    <w:rsid w:val="003E2DC6"/>
    <w:rsid w:val="003E2FE6"/>
    <w:rsid w:val="003E49D5"/>
    <w:rsid w:val="003F38C0"/>
    <w:rsid w:val="00414613"/>
    <w:rsid w:val="00414E3C"/>
    <w:rsid w:val="0042244A"/>
    <w:rsid w:val="0042745A"/>
    <w:rsid w:val="00431D5C"/>
    <w:rsid w:val="004362C6"/>
    <w:rsid w:val="00437FA2"/>
    <w:rsid w:val="00442987"/>
    <w:rsid w:val="00445970"/>
    <w:rsid w:val="00461718"/>
    <w:rsid w:val="00461EFC"/>
    <w:rsid w:val="004652C2"/>
    <w:rsid w:val="00465676"/>
    <w:rsid w:val="004706D1"/>
    <w:rsid w:val="00471326"/>
    <w:rsid w:val="00474220"/>
    <w:rsid w:val="0047598D"/>
    <w:rsid w:val="004840FD"/>
    <w:rsid w:val="00490F7D"/>
    <w:rsid w:val="00491678"/>
    <w:rsid w:val="00493EC8"/>
    <w:rsid w:val="00495929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77F"/>
    <w:rsid w:val="00546C2F"/>
    <w:rsid w:val="0056696D"/>
    <w:rsid w:val="00567FF3"/>
    <w:rsid w:val="0059484D"/>
    <w:rsid w:val="005A0855"/>
    <w:rsid w:val="005A3196"/>
    <w:rsid w:val="005C080F"/>
    <w:rsid w:val="005C55E5"/>
    <w:rsid w:val="005C696A"/>
    <w:rsid w:val="005E6E85"/>
    <w:rsid w:val="005F31D2"/>
    <w:rsid w:val="005F6040"/>
    <w:rsid w:val="0061029B"/>
    <w:rsid w:val="00617230"/>
    <w:rsid w:val="00621CE1"/>
    <w:rsid w:val="00622618"/>
    <w:rsid w:val="00627FC9"/>
    <w:rsid w:val="00631757"/>
    <w:rsid w:val="0064559B"/>
    <w:rsid w:val="00645B51"/>
    <w:rsid w:val="00647FA8"/>
    <w:rsid w:val="00650C5F"/>
    <w:rsid w:val="00654934"/>
    <w:rsid w:val="00656EDD"/>
    <w:rsid w:val="006620D9"/>
    <w:rsid w:val="00671958"/>
    <w:rsid w:val="00675843"/>
    <w:rsid w:val="0069450D"/>
    <w:rsid w:val="00696477"/>
    <w:rsid w:val="006D050F"/>
    <w:rsid w:val="006D2D0E"/>
    <w:rsid w:val="006D33DE"/>
    <w:rsid w:val="006D6139"/>
    <w:rsid w:val="006D6232"/>
    <w:rsid w:val="006E5D65"/>
    <w:rsid w:val="006F1282"/>
    <w:rsid w:val="006F1FBC"/>
    <w:rsid w:val="006F31E2"/>
    <w:rsid w:val="00706544"/>
    <w:rsid w:val="007072BA"/>
    <w:rsid w:val="00707B24"/>
    <w:rsid w:val="0071620A"/>
    <w:rsid w:val="007166E9"/>
    <w:rsid w:val="00724677"/>
    <w:rsid w:val="00725459"/>
    <w:rsid w:val="007327BD"/>
    <w:rsid w:val="007329DC"/>
    <w:rsid w:val="00734608"/>
    <w:rsid w:val="00744CC6"/>
    <w:rsid w:val="00745302"/>
    <w:rsid w:val="007461D6"/>
    <w:rsid w:val="00746EC8"/>
    <w:rsid w:val="00752BDD"/>
    <w:rsid w:val="00763BF1"/>
    <w:rsid w:val="00766FD4"/>
    <w:rsid w:val="00771952"/>
    <w:rsid w:val="0078168C"/>
    <w:rsid w:val="00787C2A"/>
    <w:rsid w:val="00790E27"/>
    <w:rsid w:val="00792923"/>
    <w:rsid w:val="007A4022"/>
    <w:rsid w:val="007A6E6E"/>
    <w:rsid w:val="007B2533"/>
    <w:rsid w:val="007C1B04"/>
    <w:rsid w:val="007C291B"/>
    <w:rsid w:val="007C3299"/>
    <w:rsid w:val="007C3BCC"/>
    <w:rsid w:val="007C4546"/>
    <w:rsid w:val="007D6E56"/>
    <w:rsid w:val="007E0BB0"/>
    <w:rsid w:val="007F4155"/>
    <w:rsid w:val="00807B88"/>
    <w:rsid w:val="0081554D"/>
    <w:rsid w:val="0081707E"/>
    <w:rsid w:val="00823225"/>
    <w:rsid w:val="008449B3"/>
    <w:rsid w:val="0085747A"/>
    <w:rsid w:val="00877552"/>
    <w:rsid w:val="00884922"/>
    <w:rsid w:val="00885F64"/>
    <w:rsid w:val="00887C45"/>
    <w:rsid w:val="008917F9"/>
    <w:rsid w:val="008A45F7"/>
    <w:rsid w:val="008AE258"/>
    <w:rsid w:val="008B4026"/>
    <w:rsid w:val="008B5638"/>
    <w:rsid w:val="008B75B1"/>
    <w:rsid w:val="008C0CC0"/>
    <w:rsid w:val="008C19A9"/>
    <w:rsid w:val="008C379D"/>
    <w:rsid w:val="008C3884"/>
    <w:rsid w:val="008C5147"/>
    <w:rsid w:val="008C5359"/>
    <w:rsid w:val="008C5363"/>
    <w:rsid w:val="008C770E"/>
    <w:rsid w:val="008D3DFB"/>
    <w:rsid w:val="008E64F4"/>
    <w:rsid w:val="008F12C9"/>
    <w:rsid w:val="008F6E29"/>
    <w:rsid w:val="00916188"/>
    <w:rsid w:val="00923D7D"/>
    <w:rsid w:val="00947D3B"/>
    <w:rsid w:val="00950249"/>
    <w:rsid w:val="009508DF"/>
    <w:rsid w:val="00950DAC"/>
    <w:rsid w:val="00954A07"/>
    <w:rsid w:val="0099370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12C4"/>
    <w:rsid w:val="00A0176C"/>
    <w:rsid w:val="00A05FDE"/>
    <w:rsid w:val="00A122D9"/>
    <w:rsid w:val="00A155EE"/>
    <w:rsid w:val="00A2245B"/>
    <w:rsid w:val="00A30110"/>
    <w:rsid w:val="00A36899"/>
    <w:rsid w:val="00A371F6"/>
    <w:rsid w:val="00A43773"/>
    <w:rsid w:val="00A43BF6"/>
    <w:rsid w:val="00A53FA5"/>
    <w:rsid w:val="00A54817"/>
    <w:rsid w:val="00A601C8"/>
    <w:rsid w:val="00A60799"/>
    <w:rsid w:val="00A75B2D"/>
    <w:rsid w:val="00A84C85"/>
    <w:rsid w:val="00A87845"/>
    <w:rsid w:val="00A97DE1"/>
    <w:rsid w:val="00AA0491"/>
    <w:rsid w:val="00AA451D"/>
    <w:rsid w:val="00AB053C"/>
    <w:rsid w:val="00AB6DA7"/>
    <w:rsid w:val="00AD1146"/>
    <w:rsid w:val="00AD27D3"/>
    <w:rsid w:val="00AD66D6"/>
    <w:rsid w:val="00AE1160"/>
    <w:rsid w:val="00AE203C"/>
    <w:rsid w:val="00AE2E74"/>
    <w:rsid w:val="00AE3C6E"/>
    <w:rsid w:val="00AE5FCB"/>
    <w:rsid w:val="00AF2C1E"/>
    <w:rsid w:val="00B005BA"/>
    <w:rsid w:val="00B06142"/>
    <w:rsid w:val="00B135B1"/>
    <w:rsid w:val="00B3130B"/>
    <w:rsid w:val="00B40ADB"/>
    <w:rsid w:val="00B43B77"/>
    <w:rsid w:val="00B43E80"/>
    <w:rsid w:val="00B519FC"/>
    <w:rsid w:val="00B552D7"/>
    <w:rsid w:val="00B607DB"/>
    <w:rsid w:val="00B66529"/>
    <w:rsid w:val="00B75946"/>
    <w:rsid w:val="00B8056E"/>
    <w:rsid w:val="00B819C8"/>
    <w:rsid w:val="00B82308"/>
    <w:rsid w:val="00B90885"/>
    <w:rsid w:val="00BA4618"/>
    <w:rsid w:val="00BB520A"/>
    <w:rsid w:val="00BC12B8"/>
    <w:rsid w:val="00BD3869"/>
    <w:rsid w:val="00BD66E9"/>
    <w:rsid w:val="00BD6FF4"/>
    <w:rsid w:val="00BE6EC2"/>
    <w:rsid w:val="00BF2C41"/>
    <w:rsid w:val="00C058B4"/>
    <w:rsid w:val="00C05F44"/>
    <w:rsid w:val="00C131B5"/>
    <w:rsid w:val="00C16ABF"/>
    <w:rsid w:val="00C170AE"/>
    <w:rsid w:val="00C250C5"/>
    <w:rsid w:val="00C26CB7"/>
    <w:rsid w:val="00C30CDB"/>
    <w:rsid w:val="00C324C1"/>
    <w:rsid w:val="00C36992"/>
    <w:rsid w:val="00C4105A"/>
    <w:rsid w:val="00C54B16"/>
    <w:rsid w:val="00C56036"/>
    <w:rsid w:val="00C61DC5"/>
    <w:rsid w:val="00C67E92"/>
    <w:rsid w:val="00C70A26"/>
    <w:rsid w:val="00C71597"/>
    <w:rsid w:val="00C766DF"/>
    <w:rsid w:val="00C94B98"/>
    <w:rsid w:val="00CA2B96"/>
    <w:rsid w:val="00CA5089"/>
    <w:rsid w:val="00CC13EB"/>
    <w:rsid w:val="00CD6897"/>
    <w:rsid w:val="00CE5BAC"/>
    <w:rsid w:val="00CF25BE"/>
    <w:rsid w:val="00CF78ED"/>
    <w:rsid w:val="00D02B25"/>
    <w:rsid w:val="00D02EBA"/>
    <w:rsid w:val="00D17C3C"/>
    <w:rsid w:val="00D22587"/>
    <w:rsid w:val="00D26B2C"/>
    <w:rsid w:val="00D2784B"/>
    <w:rsid w:val="00D352C9"/>
    <w:rsid w:val="00D425B2"/>
    <w:rsid w:val="00D428D6"/>
    <w:rsid w:val="00D552B2"/>
    <w:rsid w:val="00D608D1"/>
    <w:rsid w:val="00D74119"/>
    <w:rsid w:val="00D8075B"/>
    <w:rsid w:val="00D83F9D"/>
    <w:rsid w:val="00D8678B"/>
    <w:rsid w:val="00DA2114"/>
    <w:rsid w:val="00DA2F32"/>
    <w:rsid w:val="00DC280E"/>
    <w:rsid w:val="00DE09C0"/>
    <w:rsid w:val="00DE4A14"/>
    <w:rsid w:val="00DE7C14"/>
    <w:rsid w:val="00DF320D"/>
    <w:rsid w:val="00DF71C8"/>
    <w:rsid w:val="00E129B8"/>
    <w:rsid w:val="00E21E7D"/>
    <w:rsid w:val="00E22FBC"/>
    <w:rsid w:val="00E246FE"/>
    <w:rsid w:val="00E24BF5"/>
    <w:rsid w:val="00E25338"/>
    <w:rsid w:val="00E51E44"/>
    <w:rsid w:val="00E60E0D"/>
    <w:rsid w:val="00E63348"/>
    <w:rsid w:val="00E77E88"/>
    <w:rsid w:val="00E80AE2"/>
    <w:rsid w:val="00E8107D"/>
    <w:rsid w:val="00E960BB"/>
    <w:rsid w:val="00EA2074"/>
    <w:rsid w:val="00EA4832"/>
    <w:rsid w:val="00EA4E9D"/>
    <w:rsid w:val="00EC4899"/>
    <w:rsid w:val="00ED03AB"/>
    <w:rsid w:val="00ED32D2"/>
    <w:rsid w:val="00ED776B"/>
    <w:rsid w:val="00ED79F2"/>
    <w:rsid w:val="00EE32DE"/>
    <w:rsid w:val="00EE5457"/>
    <w:rsid w:val="00EE6048"/>
    <w:rsid w:val="00EF1675"/>
    <w:rsid w:val="00F070AB"/>
    <w:rsid w:val="00F1400B"/>
    <w:rsid w:val="00F15065"/>
    <w:rsid w:val="00F15CC4"/>
    <w:rsid w:val="00F167A4"/>
    <w:rsid w:val="00F17567"/>
    <w:rsid w:val="00F260C6"/>
    <w:rsid w:val="00F27A7B"/>
    <w:rsid w:val="00F526AF"/>
    <w:rsid w:val="00F617C3"/>
    <w:rsid w:val="00F7066B"/>
    <w:rsid w:val="00F83B28"/>
    <w:rsid w:val="00FA46E5"/>
    <w:rsid w:val="00FB5C1C"/>
    <w:rsid w:val="00FB7DBA"/>
    <w:rsid w:val="00FC1C25"/>
    <w:rsid w:val="00FC3F45"/>
    <w:rsid w:val="00FC79CE"/>
    <w:rsid w:val="00FD503F"/>
    <w:rsid w:val="00FD62DD"/>
    <w:rsid w:val="00FD7589"/>
    <w:rsid w:val="00FE54C9"/>
    <w:rsid w:val="00FF016A"/>
    <w:rsid w:val="00FF1401"/>
    <w:rsid w:val="00FF5E7D"/>
    <w:rsid w:val="0B9F9CB8"/>
    <w:rsid w:val="0C5F4D4A"/>
    <w:rsid w:val="13186D4C"/>
    <w:rsid w:val="1E44667F"/>
    <w:rsid w:val="2309FE32"/>
    <w:rsid w:val="246B182D"/>
    <w:rsid w:val="2FD04B99"/>
    <w:rsid w:val="3B1C70A4"/>
    <w:rsid w:val="3B8CE346"/>
    <w:rsid w:val="3FBBF4D1"/>
    <w:rsid w:val="51A57EB7"/>
    <w:rsid w:val="55764F27"/>
    <w:rsid w:val="5C3B8701"/>
    <w:rsid w:val="5DAAA549"/>
    <w:rsid w:val="6205AE81"/>
    <w:rsid w:val="64D5DF38"/>
    <w:rsid w:val="66C8AE38"/>
    <w:rsid w:val="6F621C8F"/>
    <w:rsid w:val="7364C496"/>
    <w:rsid w:val="74CA1B7A"/>
    <w:rsid w:val="7D23C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523C"/>
  <w15:docId w15:val="{BC25D0C6-3621-42BE-B490-F2B2D29A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50249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9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B7356-75CD-4C1D-A6F8-F5C3ADA16D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2E171-BDF8-4783-9522-F75C24FFB1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32C649-F671-41F3-B0AD-A76BB5DBB8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5C32D4-D010-40BB-B260-F5D2DBF1B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905</Words>
  <Characters>5434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35</cp:revision>
  <cp:lastPrinted>2019-02-06T12:12:00Z</cp:lastPrinted>
  <dcterms:created xsi:type="dcterms:W3CDTF">2019-10-24T13:48:00Z</dcterms:created>
  <dcterms:modified xsi:type="dcterms:W3CDTF">2025-10-12T10:23:00Z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